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FD" w:rsidRPr="00526235" w:rsidRDefault="001A12FD" w:rsidP="00765EB6">
      <w:pPr>
        <w:ind w:left="568"/>
        <w:jc w:val="center"/>
        <w:rPr>
          <w:b/>
          <w:sz w:val="28"/>
          <w:szCs w:val="28"/>
        </w:rPr>
      </w:pPr>
      <w:r w:rsidRPr="00526235">
        <w:rPr>
          <w:b/>
          <w:sz w:val="28"/>
          <w:szCs w:val="28"/>
        </w:rPr>
        <w:t>Список документов для размещения на сайте Счетной палаты Псковской области</w:t>
      </w:r>
    </w:p>
    <w:p w:rsidR="001A12FD" w:rsidRDefault="001A12FD" w:rsidP="00765EB6">
      <w:pPr>
        <w:ind w:left="568"/>
        <w:jc w:val="center"/>
        <w:rPr>
          <w:sz w:val="28"/>
          <w:szCs w:val="28"/>
        </w:rPr>
      </w:pPr>
      <w:r>
        <w:rPr>
          <w:sz w:val="28"/>
          <w:szCs w:val="28"/>
        </w:rPr>
        <w:t>(в раздел Контрольно-счетные органы муниципальных образований Псковской области</w:t>
      </w:r>
      <w:bookmarkStart w:id="0" w:name="_GoBack"/>
      <w:bookmarkEnd w:id="0"/>
      <w:r>
        <w:rPr>
          <w:sz w:val="28"/>
          <w:szCs w:val="28"/>
        </w:rPr>
        <w:t>)</w:t>
      </w:r>
    </w:p>
    <w:p w:rsidR="001A12FD" w:rsidRDefault="001A12FD" w:rsidP="00930EED">
      <w:pPr>
        <w:ind w:left="568"/>
        <w:rPr>
          <w:sz w:val="28"/>
          <w:szCs w:val="28"/>
        </w:rPr>
      </w:pPr>
    </w:p>
    <w:p w:rsidR="001A12FD" w:rsidRPr="00930EED" w:rsidRDefault="001A12FD" w:rsidP="00930EED">
      <w:pPr>
        <w:ind w:left="568"/>
        <w:rPr>
          <w:sz w:val="28"/>
          <w:szCs w:val="28"/>
        </w:rPr>
      </w:pPr>
    </w:p>
    <w:p w:rsidR="001A12FD" w:rsidRPr="007709A1" w:rsidRDefault="001A12FD" w:rsidP="007709A1">
      <w:pPr>
        <w:pStyle w:val="ListParagraph"/>
        <w:ind w:left="928"/>
        <w:rPr>
          <w:sz w:val="28"/>
          <w:szCs w:val="28"/>
        </w:rPr>
      </w:pPr>
    </w:p>
    <w:p w:rsidR="001A12FD" w:rsidRDefault="001A12FD" w:rsidP="00DA7C59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65EB6">
        <w:rPr>
          <w:sz w:val="28"/>
          <w:szCs w:val="28"/>
        </w:rPr>
        <w:t xml:space="preserve">Резолюция учредительного </w:t>
      </w:r>
      <w:r>
        <w:rPr>
          <w:sz w:val="28"/>
          <w:szCs w:val="28"/>
        </w:rPr>
        <w:t>с</w:t>
      </w:r>
      <w:r w:rsidRPr="00765EB6">
        <w:rPr>
          <w:sz w:val="28"/>
          <w:szCs w:val="28"/>
        </w:rPr>
        <w:t xml:space="preserve">обрания </w:t>
      </w:r>
      <w:r>
        <w:rPr>
          <w:sz w:val="28"/>
          <w:szCs w:val="28"/>
        </w:rPr>
        <w:t>контрольно-счетных органов</w:t>
      </w:r>
      <w:r w:rsidRPr="00765E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765EB6">
        <w:rPr>
          <w:sz w:val="28"/>
          <w:szCs w:val="28"/>
        </w:rPr>
        <w:t>Псковской области</w:t>
      </w:r>
      <w:r>
        <w:rPr>
          <w:sz w:val="28"/>
          <w:szCs w:val="28"/>
        </w:rPr>
        <w:t xml:space="preserve"> от 17.10.2013 года.</w:t>
      </w:r>
    </w:p>
    <w:p w:rsidR="001A12FD" w:rsidRDefault="001A12FD" w:rsidP="00BC57B1">
      <w:pPr>
        <w:jc w:val="both"/>
        <w:rPr>
          <w:sz w:val="28"/>
          <w:szCs w:val="28"/>
        </w:rPr>
      </w:pPr>
    </w:p>
    <w:p w:rsidR="001A12FD" w:rsidRPr="00096FF5" w:rsidRDefault="001A12FD" w:rsidP="00DA7C59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96FF5">
        <w:rPr>
          <w:sz w:val="28"/>
          <w:szCs w:val="28"/>
        </w:rPr>
        <w:t>Положение о Совете контрольно-счетных органов Псковской области                                          (Совет КСО Псковской области».</w:t>
      </w:r>
    </w:p>
    <w:p w:rsidR="001A12FD" w:rsidRPr="007709A1" w:rsidRDefault="001A12FD" w:rsidP="00BC57B1">
      <w:pPr>
        <w:pStyle w:val="ListParagraph"/>
        <w:ind w:left="900" w:hanging="360"/>
        <w:jc w:val="both"/>
        <w:rPr>
          <w:sz w:val="28"/>
          <w:szCs w:val="28"/>
        </w:rPr>
      </w:pPr>
    </w:p>
    <w:p w:rsidR="001A12FD" w:rsidRDefault="001A12FD" w:rsidP="00DA7C59">
      <w:pPr>
        <w:pStyle w:val="ListParagraph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65EB6">
        <w:rPr>
          <w:sz w:val="28"/>
          <w:szCs w:val="28"/>
        </w:rPr>
        <w:t>Список документов необходимых для вступления в Совет контрольно-счетных органов  Псковской области.</w:t>
      </w:r>
    </w:p>
    <w:p w:rsidR="001A12FD" w:rsidRPr="00765EB6" w:rsidRDefault="001A12FD" w:rsidP="00DA7C59">
      <w:pPr>
        <w:pStyle w:val="ListParagraph"/>
        <w:ind w:left="540"/>
        <w:rPr>
          <w:sz w:val="28"/>
          <w:szCs w:val="28"/>
        </w:rPr>
      </w:pPr>
    </w:p>
    <w:p w:rsidR="001A12FD" w:rsidRPr="00765EB6" w:rsidRDefault="001A12FD" w:rsidP="00DA7C59">
      <w:pPr>
        <w:pStyle w:val="ListParagraph"/>
        <w:ind w:left="54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65EB6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 </w:t>
      </w:r>
      <w:r w:rsidRPr="00765EB6">
        <w:rPr>
          <w:sz w:val="28"/>
          <w:szCs w:val="28"/>
        </w:rPr>
        <w:t xml:space="preserve"> члена</w:t>
      </w:r>
      <w:r>
        <w:rPr>
          <w:sz w:val="28"/>
          <w:szCs w:val="28"/>
        </w:rPr>
        <w:t xml:space="preserve">  </w:t>
      </w:r>
      <w:r w:rsidRPr="00765EB6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 </w:t>
      </w:r>
      <w:r w:rsidRPr="00765EB6">
        <w:rPr>
          <w:sz w:val="28"/>
          <w:szCs w:val="28"/>
        </w:rPr>
        <w:t xml:space="preserve"> контрольно-счетных </w:t>
      </w:r>
      <w:r>
        <w:rPr>
          <w:sz w:val="28"/>
          <w:szCs w:val="28"/>
        </w:rPr>
        <w:t xml:space="preserve">  </w:t>
      </w:r>
      <w:r w:rsidRPr="00765EB6">
        <w:rPr>
          <w:sz w:val="28"/>
          <w:szCs w:val="28"/>
        </w:rPr>
        <w:t xml:space="preserve">органов </w:t>
      </w:r>
      <w:r>
        <w:rPr>
          <w:sz w:val="28"/>
          <w:szCs w:val="28"/>
        </w:rPr>
        <w:t xml:space="preserve">   </w:t>
      </w:r>
      <w:r w:rsidRPr="00765EB6">
        <w:rPr>
          <w:sz w:val="28"/>
          <w:szCs w:val="28"/>
        </w:rPr>
        <w:t xml:space="preserve"> Псковской</w:t>
      </w:r>
    </w:p>
    <w:p w:rsidR="001A12FD" w:rsidRDefault="001A12FD" w:rsidP="00DA7C59">
      <w:pPr>
        <w:rPr>
          <w:sz w:val="28"/>
          <w:szCs w:val="28"/>
        </w:rPr>
      </w:pPr>
      <w:r>
        <w:rPr>
          <w:sz w:val="28"/>
          <w:szCs w:val="28"/>
        </w:rPr>
        <w:t xml:space="preserve">        о</w:t>
      </w:r>
      <w:r w:rsidRPr="00FB5284">
        <w:rPr>
          <w:sz w:val="28"/>
          <w:szCs w:val="28"/>
        </w:rPr>
        <w:t>бласти</w:t>
      </w:r>
      <w:r>
        <w:rPr>
          <w:sz w:val="28"/>
          <w:szCs w:val="28"/>
        </w:rPr>
        <w:t xml:space="preserve">  (образец).</w:t>
      </w:r>
    </w:p>
    <w:p w:rsidR="001A12FD" w:rsidRDefault="001A12FD" w:rsidP="007709A1">
      <w:pPr>
        <w:ind w:left="568"/>
        <w:rPr>
          <w:sz w:val="28"/>
          <w:szCs w:val="28"/>
        </w:rPr>
      </w:pPr>
    </w:p>
    <w:p w:rsidR="001A12FD" w:rsidRDefault="001A12FD" w:rsidP="00DA7C59">
      <w:pPr>
        <w:pStyle w:val="ListParagraph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65EB6">
        <w:rPr>
          <w:sz w:val="28"/>
          <w:szCs w:val="28"/>
        </w:rPr>
        <w:t xml:space="preserve">Заявление о вступлении в Совет </w:t>
      </w:r>
      <w:r>
        <w:rPr>
          <w:sz w:val="28"/>
          <w:szCs w:val="28"/>
        </w:rPr>
        <w:t>контрольно-счетных органов</w:t>
      </w:r>
      <w:r w:rsidRPr="00765EB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Псковской области </w:t>
      </w:r>
      <w:r w:rsidRPr="00765EB6">
        <w:rPr>
          <w:sz w:val="28"/>
          <w:szCs w:val="28"/>
        </w:rPr>
        <w:t>(образец)</w:t>
      </w:r>
      <w:r>
        <w:rPr>
          <w:sz w:val="28"/>
          <w:szCs w:val="28"/>
        </w:rPr>
        <w:t>.</w:t>
      </w:r>
    </w:p>
    <w:p w:rsidR="001A12FD" w:rsidRPr="00485F88" w:rsidRDefault="001A12FD" w:rsidP="00485F88">
      <w:pPr>
        <w:pStyle w:val="ListParagraph"/>
        <w:rPr>
          <w:sz w:val="28"/>
          <w:szCs w:val="28"/>
        </w:rPr>
      </w:pPr>
    </w:p>
    <w:p w:rsidR="001A12FD" w:rsidRDefault="001A12FD"/>
    <w:p w:rsidR="001A12FD" w:rsidRPr="003F17D8" w:rsidRDefault="001A12FD" w:rsidP="003F17D8">
      <w:r>
        <w:t xml:space="preserve">       </w:t>
      </w:r>
      <w:r w:rsidRPr="003F17D8">
        <w:t xml:space="preserve"> </w:t>
      </w:r>
    </w:p>
    <w:sectPr w:rsidR="001A12FD" w:rsidRPr="003F17D8" w:rsidSect="00930EED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52B13"/>
    <w:multiLevelType w:val="hybridMultilevel"/>
    <w:tmpl w:val="A7F2A0F6"/>
    <w:lvl w:ilvl="0" w:tplc="9372FC5A">
      <w:start w:val="2"/>
      <w:numFmt w:val="decimal"/>
      <w:lvlText w:val="%1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1AA4907"/>
    <w:multiLevelType w:val="hybridMultilevel"/>
    <w:tmpl w:val="A8EE2F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1A3475"/>
    <w:multiLevelType w:val="hybridMultilevel"/>
    <w:tmpl w:val="7442ABE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  <w:rPr>
        <w:rFonts w:cs="Times New Roman"/>
      </w:rPr>
    </w:lvl>
  </w:abstractNum>
  <w:abstractNum w:abstractNumId="3">
    <w:nsid w:val="42B900C5"/>
    <w:multiLevelType w:val="hybridMultilevel"/>
    <w:tmpl w:val="66B83104"/>
    <w:lvl w:ilvl="0" w:tplc="BE7400D2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013D9F"/>
    <w:multiLevelType w:val="hybridMultilevel"/>
    <w:tmpl w:val="32F67F2C"/>
    <w:lvl w:ilvl="0" w:tplc="BE7400D2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7C410B49"/>
    <w:multiLevelType w:val="hybridMultilevel"/>
    <w:tmpl w:val="6EA2978A"/>
    <w:lvl w:ilvl="0" w:tplc="3D7AD07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7F065D5F"/>
    <w:multiLevelType w:val="hybridMultilevel"/>
    <w:tmpl w:val="90F80344"/>
    <w:lvl w:ilvl="0" w:tplc="BE7400D2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B17"/>
    <w:rsid w:val="00033324"/>
    <w:rsid w:val="00096FF5"/>
    <w:rsid w:val="001A12FD"/>
    <w:rsid w:val="00266A99"/>
    <w:rsid w:val="0032180F"/>
    <w:rsid w:val="003F17D8"/>
    <w:rsid w:val="00455AD9"/>
    <w:rsid w:val="00485F88"/>
    <w:rsid w:val="00526235"/>
    <w:rsid w:val="006004FD"/>
    <w:rsid w:val="006E6FFC"/>
    <w:rsid w:val="0074523D"/>
    <w:rsid w:val="00765EB6"/>
    <w:rsid w:val="007709A1"/>
    <w:rsid w:val="0079536C"/>
    <w:rsid w:val="0086797A"/>
    <w:rsid w:val="00930EED"/>
    <w:rsid w:val="00955B17"/>
    <w:rsid w:val="00A10E7A"/>
    <w:rsid w:val="00BA7399"/>
    <w:rsid w:val="00BC57B1"/>
    <w:rsid w:val="00C553AF"/>
    <w:rsid w:val="00DA7C59"/>
    <w:rsid w:val="00EA5FBD"/>
    <w:rsid w:val="00F14A02"/>
    <w:rsid w:val="00FB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36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E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111</Words>
  <Characters>637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2014-06-18T11:12:00Z</dcterms:created>
  <dcterms:modified xsi:type="dcterms:W3CDTF">2014-06-19T08:17:00Z</dcterms:modified>
</cp:coreProperties>
</file>